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9475C">
        <w:rPr>
          <w:rFonts w:cs="Arial"/>
          <w:b/>
          <w:caps/>
          <w:sz w:val="28"/>
          <w:szCs w:val="28"/>
        </w:rPr>
        <w:t>1400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9475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9475C">
              <w:rPr>
                <w:rFonts w:cs="Arial"/>
                <w:sz w:val="20"/>
                <w:szCs w:val="20"/>
              </w:rPr>
              <w:t>Solicita manutenção no asfalto da Rua Geraldo Mathias da Silva, em frente aos nºs 45 e 126, no Jardim Novo Amanhecer.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29475C">
        <w:rPr>
          <w:rFonts w:cs="Arial"/>
        </w:rPr>
        <w:t>à</w:t>
      </w:r>
      <w:r w:rsidR="0029475C" w:rsidRPr="0029475C">
        <w:rPr>
          <w:rFonts w:cs="Arial"/>
        </w:rPr>
        <w:t xml:space="preserve"> manutenção no asfalto da Rua Geraldo Mathias da Silva, em frente aos nºs 45 e 126, no Jardim Novo Amanhecer.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9475C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9475C" w:rsidRPr="005D429C" w:rsidRDefault="0029475C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29475C" w:rsidRPr="00F17248" w:rsidRDefault="0029475C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C4D" w:rsidRDefault="00F27C4D">
      <w:r>
        <w:separator/>
      </w:r>
    </w:p>
  </w:endnote>
  <w:endnote w:type="continuationSeparator" w:id="0">
    <w:p w:rsidR="00F27C4D" w:rsidRDefault="00F2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C4D" w:rsidRDefault="00F27C4D">
      <w:r>
        <w:separator/>
      </w:r>
    </w:p>
  </w:footnote>
  <w:footnote w:type="continuationSeparator" w:id="0">
    <w:p w:rsidR="00F27C4D" w:rsidRDefault="00F27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475C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909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27C4D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64300-9987-453F-BF59-252359CC4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85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2021-05-18T10:28:00Z</dcterms:created>
  <dcterms:modified xsi:type="dcterms:W3CDTF">2021-05-18T10:30:00Z</dcterms:modified>
</cp:coreProperties>
</file>